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84F0" w14:textId="77777777" w:rsidR="008D5557" w:rsidRDefault="008D5557" w:rsidP="008D5557">
      <w:pPr>
        <w:tabs>
          <w:tab w:val="left" w:pos="240"/>
          <w:tab w:val="center" w:pos="4843"/>
        </w:tabs>
        <w:jc w:val="center"/>
        <w:rPr>
          <w:b/>
        </w:rPr>
      </w:pPr>
    </w:p>
    <w:p w14:paraId="4CB7C567" w14:textId="77777777" w:rsidR="008D5557" w:rsidRPr="008D5557" w:rsidRDefault="008D5557" w:rsidP="008D5557">
      <w:pPr>
        <w:widowControl w:val="0"/>
        <w:ind w:left="5670"/>
        <w:rPr>
          <w:rFonts w:eastAsia="Microsoft Sans Serif"/>
          <w:noProof/>
          <w:color w:val="000000"/>
          <w:sz w:val="22"/>
          <w:szCs w:val="22"/>
          <w:lang w:bidi="ru-RU"/>
        </w:rPr>
      </w:pPr>
      <w:r w:rsidRPr="008D5557">
        <w:rPr>
          <w:rFonts w:eastAsia="Microsoft Sans Serif"/>
          <w:color w:val="000000"/>
          <w:sz w:val="22"/>
          <w:szCs w:val="22"/>
          <w:lang w:bidi="ru-RU"/>
        </w:rPr>
        <w:t xml:space="preserve">Приложение </w:t>
      </w:r>
      <w:r w:rsidR="000F1098">
        <w:rPr>
          <w:rFonts w:eastAsia="Microsoft Sans Serif"/>
          <w:color w:val="000000"/>
          <w:sz w:val="22"/>
          <w:szCs w:val="22"/>
          <w:lang w:bidi="ru-RU"/>
        </w:rPr>
        <w:t xml:space="preserve">№ 1 </w:t>
      </w:r>
      <w:r w:rsidRPr="008D5557">
        <w:rPr>
          <w:rFonts w:eastAsia="Microsoft Sans Serif"/>
          <w:noProof/>
          <w:color w:val="000000"/>
          <w:sz w:val="22"/>
          <w:szCs w:val="22"/>
          <w:lang w:bidi="ru-RU"/>
        </w:rPr>
        <w:t xml:space="preserve">к постановлению администрации города Благовещенска </w:t>
      </w:r>
    </w:p>
    <w:p w14:paraId="411CCE92" w14:textId="07228BCD" w:rsidR="008D5557" w:rsidRPr="008D5557" w:rsidRDefault="008D5557" w:rsidP="008D5557">
      <w:pPr>
        <w:widowControl w:val="0"/>
        <w:ind w:left="5670"/>
        <w:rPr>
          <w:rFonts w:eastAsia="Microsoft Sans Serif"/>
          <w:noProof/>
          <w:color w:val="000000"/>
          <w:sz w:val="22"/>
          <w:szCs w:val="22"/>
          <w:lang w:bidi="ru-RU"/>
        </w:rPr>
      </w:pPr>
      <w:r w:rsidRPr="008D5557">
        <w:rPr>
          <w:rFonts w:eastAsia="Microsoft Sans Serif"/>
          <w:color w:val="000000"/>
          <w:sz w:val="22"/>
          <w:szCs w:val="22"/>
          <w:lang w:bidi="ru-RU"/>
        </w:rPr>
        <w:t xml:space="preserve">от </w:t>
      </w:r>
      <w:r w:rsidR="00205143">
        <w:rPr>
          <w:rFonts w:eastAsia="Microsoft Sans Serif"/>
          <w:color w:val="000000"/>
          <w:sz w:val="22"/>
          <w:szCs w:val="22"/>
          <w:lang w:bidi="ru-RU"/>
        </w:rPr>
        <w:t>16.04.2026</w:t>
      </w:r>
      <w:r w:rsidRPr="008D5557">
        <w:rPr>
          <w:rFonts w:eastAsia="Microsoft Sans Serif"/>
          <w:color w:val="000000"/>
          <w:sz w:val="22"/>
          <w:szCs w:val="22"/>
          <w:lang w:bidi="ru-RU"/>
        </w:rPr>
        <w:t xml:space="preserve"> №</w:t>
      </w:r>
      <w:r w:rsidR="00205143">
        <w:rPr>
          <w:rFonts w:eastAsia="Microsoft Sans Serif"/>
          <w:color w:val="000000"/>
          <w:sz w:val="22"/>
          <w:szCs w:val="22"/>
          <w:lang w:bidi="ru-RU"/>
        </w:rPr>
        <w:t xml:space="preserve"> 1882</w:t>
      </w:r>
      <w:r w:rsidRPr="008D5557">
        <w:rPr>
          <w:rFonts w:eastAsia="Microsoft Sans Serif"/>
          <w:color w:val="000000"/>
          <w:sz w:val="22"/>
          <w:szCs w:val="22"/>
          <w:lang w:bidi="ru-RU"/>
        </w:rPr>
        <w:t xml:space="preserve"> </w:t>
      </w:r>
    </w:p>
    <w:p w14:paraId="092D7BD4" w14:textId="77777777" w:rsidR="008D5557" w:rsidRDefault="008D5557" w:rsidP="008D5557">
      <w:pPr>
        <w:tabs>
          <w:tab w:val="left" w:pos="240"/>
          <w:tab w:val="center" w:pos="4843"/>
        </w:tabs>
        <w:jc w:val="center"/>
        <w:rPr>
          <w:b/>
        </w:rPr>
      </w:pPr>
    </w:p>
    <w:p w14:paraId="30F41DC0" w14:textId="77777777" w:rsidR="008D5557" w:rsidRDefault="008D5557" w:rsidP="008D5557">
      <w:pPr>
        <w:tabs>
          <w:tab w:val="left" w:pos="240"/>
          <w:tab w:val="center" w:pos="4843"/>
        </w:tabs>
        <w:jc w:val="center"/>
        <w:rPr>
          <w:b/>
        </w:rPr>
      </w:pPr>
    </w:p>
    <w:p w14:paraId="20262F43" w14:textId="77777777" w:rsidR="008D5557" w:rsidRPr="008D5557" w:rsidRDefault="008D5557" w:rsidP="008D5557">
      <w:pPr>
        <w:tabs>
          <w:tab w:val="left" w:pos="240"/>
          <w:tab w:val="center" w:pos="4843"/>
        </w:tabs>
        <w:jc w:val="center"/>
        <w:rPr>
          <w:b/>
        </w:rPr>
      </w:pPr>
      <w:r w:rsidRPr="008D5557">
        <w:rPr>
          <w:b/>
        </w:rPr>
        <w:t>СХЕМА РАСПОЛОЖЕНИЯ ГРАНИЦ ПУБЛИЧНОГО СЕРВИТУТА НА КАДАСТРОВОМ ПЛАНЕ ТЕРРИТОРИИ</w:t>
      </w:r>
    </w:p>
    <w:p w14:paraId="73EFCF04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397"/>
        <w:gridCol w:w="2281"/>
        <w:gridCol w:w="2095"/>
      </w:tblGrid>
      <w:tr w:rsidR="00AC6226" w:rsidRPr="009F101B" w14:paraId="0BCFDCE4" w14:textId="77777777" w:rsidTr="00B616D8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B6B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E0BE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D28F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836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9F101B" w14:paraId="212EFF92" w14:textId="77777777" w:rsidTr="00B616D8">
        <w:trPr>
          <w:trHeight w:val="419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9BB7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9BD9D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526C13C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173F16FB" w14:textId="77777777" w:rsidR="00A603A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AE7481" w:rsidRPr="009F101B">
              <w:rPr>
                <w:szCs w:val="22"/>
              </w:rPr>
              <w:t>Для размещения сет</w:t>
            </w:r>
            <w:r w:rsidR="008D5557">
              <w:rPr>
                <w:szCs w:val="22"/>
              </w:rPr>
              <w:t>и</w:t>
            </w:r>
            <w:r w:rsidR="00AE7481" w:rsidRPr="009F101B">
              <w:rPr>
                <w:szCs w:val="22"/>
              </w:rPr>
              <w:t xml:space="preserve"> </w:t>
            </w:r>
            <w:r w:rsidR="00C51AD5">
              <w:rPr>
                <w:szCs w:val="22"/>
              </w:rPr>
              <w:t>водоотведения</w:t>
            </w:r>
          </w:p>
          <w:p w14:paraId="6A614750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30F9C7BE" w14:textId="77777777" w:rsidR="00AC6226" w:rsidRPr="009F101B" w:rsidRDefault="00AC6226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602D9A">
              <w:rPr>
                <w:szCs w:val="22"/>
              </w:rPr>
              <w:t>г. Благовещенск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08B47" w14:textId="77777777" w:rsidR="000C4B4D" w:rsidRDefault="00941293" w:rsidP="00941293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941293">
              <w:rPr>
                <w:szCs w:val="22"/>
              </w:rPr>
              <w:t>28:01:010186</w:t>
            </w:r>
            <w:r>
              <w:t xml:space="preserve"> </w:t>
            </w:r>
            <w:r>
              <w:rPr>
                <w:szCs w:val="22"/>
              </w:rPr>
              <w:t>28:01:010178</w:t>
            </w:r>
          </w:p>
          <w:p w14:paraId="6D9C1907" w14:textId="77777777" w:rsidR="00CB55B6" w:rsidRPr="009F101B" w:rsidRDefault="00CB55B6" w:rsidP="00941293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CB55B6">
              <w:rPr>
                <w:szCs w:val="22"/>
              </w:rPr>
              <w:t>28:01:010186:483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913A9" w14:textId="77777777" w:rsidR="00CB55B6" w:rsidRDefault="00CB55B6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  <w:p w14:paraId="77F40672" w14:textId="77777777" w:rsidR="00CB55B6" w:rsidRPr="004734D1" w:rsidRDefault="004734D1" w:rsidP="00CB55B6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45</w:t>
            </w:r>
          </w:p>
          <w:p w14:paraId="67A82B43" w14:textId="77777777" w:rsidR="00CB55B6" w:rsidRPr="004734D1" w:rsidRDefault="004734D1" w:rsidP="00CB55B6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15</w:t>
            </w:r>
          </w:p>
          <w:p w14:paraId="3990A040" w14:textId="77777777" w:rsidR="00CB55B6" w:rsidRDefault="00CB55B6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45</w:t>
            </w:r>
          </w:p>
          <w:p w14:paraId="7C609B33" w14:textId="77777777" w:rsidR="00CB55B6" w:rsidRPr="009F101B" w:rsidRDefault="00CB55B6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</w:tr>
      <w:tr w:rsidR="00AC6226" w:rsidRPr="009F101B" w14:paraId="6AA90FB6" w14:textId="77777777" w:rsidTr="00B616D8">
        <w:trPr>
          <w:trHeight w:val="278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F4A40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0344C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3002E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AC3DF" w14:textId="77777777" w:rsidR="00AC6226" w:rsidRPr="009F101B" w:rsidRDefault="00CB55B6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105</w:t>
            </w:r>
          </w:p>
        </w:tc>
      </w:tr>
    </w:tbl>
    <w:p w14:paraId="72CCA0D1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4D6497B7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2F425AC0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1FA05616" w14:textId="77777777" w:rsid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651357C4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321AE8E0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7D70FF2D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271D261E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244C1030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521" w:type="dxa"/>
            <w:vAlign w:val="center"/>
          </w:tcPr>
          <w:p w14:paraId="1515B943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09D0BBFA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72FA5842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14:paraId="0918C002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521" w:type="dxa"/>
            <w:vAlign w:val="center"/>
          </w:tcPr>
          <w:p w14:paraId="158AD316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4734D1" w:rsidRPr="00602D9A" w14:paraId="4FF7F191" w14:textId="77777777" w:rsidTr="00941293">
        <w:trPr>
          <w:trHeight w:val="279"/>
          <w:jc w:val="center"/>
        </w:trPr>
        <w:tc>
          <w:tcPr>
            <w:tcW w:w="3246" w:type="dxa"/>
          </w:tcPr>
          <w:p w14:paraId="27C81627" w14:textId="77777777" w:rsidR="004734D1" w:rsidRPr="00A21D2E" w:rsidRDefault="004734D1" w:rsidP="004734D1">
            <w:pPr>
              <w:jc w:val="center"/>
            </w:pPr>
            <w:r w:rsidRPr="00A21D2E">
              <w:t>1</w:t>
            </w:r>
          </w:p>
        </w:tc>
        <w:tc>
          <w:tcPr>
            <w:tcW w:w="2299" w:type="dxa"/>
          </w:tcPr>
          <w:p w14:paraId="42068FB7" w14:textId="77777777" w:rsidR="004734D1" w:rsidRPr="00827874" w:rsidRDefault="004734D1" w:rsidP="004734D1">
            <w:pPr>
              <w:jc w:val="center"/>
            </w:pPr>
            <w:r w:rsidRPr="00827874">
              <w:t>454535.22</w:t>
            </w:r>
          </w:p>
        </w:tc>
        <w:tc>
          <w:tcPr>
            <w:tcW w:w="2521" w:type="dxa"/>
          </w:tcPr>
          <w:p w14:paraId="10C42624" w14:textId="77777777" w:rsidR="004734D1" w:rsidRPr="00827874" w:rsidRDefault="004734D1" w:rsidP="004734D1">
            <w:pPr>
              <w:jc w:val="center"/>
            </w:pPr>
            <w:r w:rsidRPr="00827874">
              <w:t>3287111.58</w:t>
            </w:r>
          </w:p>
        </w:tc>
      </w:tr>
      <w:tr w:rsidR="004734D1" w:rsidRPr="00602D9A" w14:paraId="5E9655DE" w14:textId="77777777" w:rsidTr="00602D9A">
        <w:trPr>
          <w:trHeight w:val="54"/>
          <w:jc w:val="center"/>
        </w:trPr>
        <w:tc>
          <w:tcPr>
            <w:tcW w:w="3246" w:type="dxa"/>
          </w:tcPr>
          <w:p w14:paraId="75FB343E" w14:textId="77777777" w:rsidR="004734D1" w:rsidRPr="00A21D2E" w:rsidRDefault="004734D1" w:rsidP="004734D1">
            <w:pPr>
              <w:jc w:val="center"/>
            </w:pPr>
            <w:r w:rsidRPr="00A21D2E">
              <w:t>2</w:t>
            </w:r>
          </w:p>
        </w:tc>
        <w:tc>
          <w:tcPr>
            <w:tcW w:w="2299" w:type="dxa"/>
          </w:tcPr>
          <w:p w14:paraId="4110364B" w14:textId="77777777" w:rsidR="004734D1" w:rsidRPr="00827874" w:rsidRDefault="004734D1" w:rsidP="004734D1">
            <w:pPr>
              <w:jc w:val="center"/>
            </w:pPr>
            <w:r w:rsidRPr="00827874">
              <w:t>454531.48</w:t>
            </w:r>
          </w:p>
        </w:tc>
        <w:tc>
          <w:tcPr>
            <w:tcW w:w="2521" w:type="dxa"/>
          </w:tcPr>
          <w:p w14:paraId="25FFBA2F" w14:textId="77777777" w:rsidR="004734D1" w:rsidRPr="00827874" w:rsidRDefault="004734D1" w:rsidP="004734D1">
            <w:pPr>
              <w:jc w:val="center"/>
            </w:pPr>
            <w:r w:rsidRPr="00827874">
              <w:t>3287135.60</w:t>
            </w:r>
          </w:p>
        </w:tc>
      </w:tr>
      <w:tr w:rsidR="004734D1" w:rsidRPr="00602D9A" w14:paraId="3A308803" w14:textId="77777777" w:rsidTr="00602D9A">
        <w:trPr>
          <w:trHeight w:val="54"/>
          <w:jc w:val="center"/>
        </w:trPr>
        <w:tc>
          <w:tcPr>
            <w:tcW w:w="3246" w:type="dxa"/>
          </w:tcPr>
          <w:p w14:paraId="486919B6" w14:textId="77777777" w:rsidR="004734D1" w:rsidRPr="00A21D2E" w:rsidRDefault="004734D1" w:rsidP="004734D1">
            <w:pPr>
              <w:jc w:val="center"/>
            </w:pPr>
            <w:r w:rsidRPr="00A21D2E">
              <w:t>3</w:t>
            </w:r>
          </w:p>
        </w:tc>
        <w:tc>
          <w:tcPr>
            <w:tcW w:w="2299" w:type="dxa"/>
          </w:tcPr>
          <w:p w14:paraId="030C42D2" w14:textId="77777777" w:rsidR="004734D1" w:rsidRPr="00827874" w:rsidRDefault="004734D1" w:rsidP="004734D1">
            <w:pPr>
              <w:jc w:val="center"/>
            </w:pPr>
            <w:r w:rsidRPr="00827874">
              <w:t>454540.09</w:t>
            </w:r>
          </w:p>
        </w:tc>
        <w:tc>
          <w:tcPr>
            <w:tcW w:w="2521" w:type="dxa"/>
          </w:tcPr>
          <w:p w14:paraId="086C34C1" w14:textId="77777777" w:rsidR="004734D1" w:rsidRPr="00827874" w:rsidRDefault="004734D1" w:rsidP="004734D1">
            <w:pPr>
              <w:jc w:val="center"/>
            </w:pPr>
            <w:r w:rsidRPr="00827874">
              <w:t>3287136.95</w:t>
            </w:r>
          </w:p>
        </w:tc>
      </w:tr>
      <w:tr w:rsidR="004734D1" w:rsidRPr="00602D9A" w14:paraId="0F163D23" w14:textId="77777777" w:rsidTr="00C51AD5">
        <w:trPr>
          <w:trHeight w:val="234"/>
          <w:jc w:val="center"/>
        </w:trPr>
        <w:tc>
          <w:tcPr>
            <w:tcW w:w="3246" w:type="dxa"/>
          </w:tcPr>
          <w:p w14:paraId="72DEB8E3" w14:textId="77777777" w:rsidR="004734D1" w:rsidRPr="00A21D2E" w:rsidRDefault="004734D1" w:rsidP="004734D1">
            <w:pPr>
              <w:jc w:val="center"/>
            </w:pPr>
            <w:r w:rsidRPr="00A21D2E">
              <w:t>4</w:t>
            </w:r>
          </w:p>
        </w:tc>
        <w:tc>
          <w:tcPr>
            <w:tcW w:w="2299" w:type="dxa"/>
          </w:tcPr>
          <w:p w14:paraId="6567DD44" w14:textId="77777777" w:rsidR="004734D1" w:rsidRPr="00827874" w:rsidRDefault="004734D1" w:rsidP="004734D1">
            <w:pPr>
              <w:jc w:val="center"/>
            </w:pPr>
            <w:r w:rsidRPr="00827874">
              <w:t>454539.63</w:t>
            </w:r>
          </w:p>
        </w:tc>
        <w:tc>
          <w:tcPr>
            <w:tcW w:w="2521" w:type="dxa"/>
          </w:tcPr>
          <w:p w14:paraId="5CA05CD5" w14:textId="77777777" w:rsidR="004734D1" w:rsidRPr="00827874" w:rsidRDefault="004734D1" w:rsidP="004734D1">
            <w:pPr>
              <w:jc w:val="center"/>
            </w:pPr>
            <w:r w:rsidRPr="00827874">
              <w:t>3287139.91</w:t>
            </w:r>
          </w:p>
        </w:tc>
      </w:tr>
      <w:tr w:rsidR="004734D1" w:rsidRPr="00602D9A" w14:paraId="0025C917" w14:textId="77777777" w:rsidTr="00CB55B6">
        <w:trPr>
          <w:trHeight w:val="176"/>
          <w:jc w:val="center"/>
        </w:trPr>
        <w:tc>
          <w:tcPr>
            <w:tcW w:w="3246" w:type="dxa"/>
          </w:tcPr>
          <w:p w14:paraId="63340E73" w14:textId="77777777" w:rsidR="004734D1" w:rsidRPr="00A21D2E" w:rsidRDefault="004734D1" w:rsidP="004734D1">
            <w:pPr>
              <w:jc w:val="center"/>
            </w:pPr>
            <w:r w:rsidRPr="00A21D2E">
              <w:t>5</w:t>
            </w:r>
          </w:p>
        </w:tc>
        <w:tc>
          <w:tcPr>
            <w:tcW w:w="2299" w:type="dxa"/>
          </w:tcPr>
          <w:p w14:paraId="5F1B4E75" w14:textId="77777777" w:rsidR="004734D1" w:rsidRPr="00827874" w:rsidRDefault="004734D1" w:rsidP="004734D1">
            <w:pPr>
              <w:jc w:val="center"/>
            </w:pPr>
            <w:r w:rsidRPr="00827874">
              <w:t>454528.34</w:t>
            </w:r>
          </w:p>
        </w:tc>
        <w:tc>
          <w:tcPr>
            <w:tcW w:w="2521" w:type="dxa"/>
          </w:tcPr>
          <w:p w14:paraId="359DC1EF" w14:textId="77777777" w:rsidR="004734D1" w:rsidRPr="00827874" w:rsidRDefault="004734D1" w:rsidP="004734D1">
            <w:pPr>
              <w:jc w:val="center"/>
            </w:pPr>
            <w:r w:rsidRPr="00827874">
              <w:t>3287138.23</w:t>
            </w:r>
          </w:p>
        </w:tc>
      </w:tr>
      <w:tr w:rsidR="004734D1" w:rsidRPr="00602D9A" w14:paraId="2CD999AB" w14:textId="77777777" w:rsidTr="00CB55B6">
        <w:trPr>
          <w:trHeight w:val="271"/>
          <w:jc w:val="center"/>
        </w:trPr>
        <w:tc>
          <w:tcPr>
            <w:tcW w:w="3246" w:type="dxa"/>
          </w:tcPr>
          <w:p w14:paraId="44A033F9" w14:textId="77777777" w:rsidR="004734D1" w:rsidRPr="00A21D2E" w:rsidRDefault="004734D1" w:rsidP="004734D1">
            <w:pPr>
              <w:jc w:val="center"/>
            </w:pPr>
            <w:r w:rsidRPr="00A21D2E">
              <w:t>6</w:t>
            </w:r>
          </w:p>
        </w:tc>
        <w:tc>
          <w:tcPr>
            <w:tcW w:w="2299" w:type="dxa"/>
          </w:tcPr>
          <w:p w14:paraId="50F6AF46" w14:textId="77777777" w:rsidR="004734D1" w:rsidRPr="00827874" w:rsidRDefault="004734D1" w:rsidP="004734D1">
            <w:pPr>
              <w:jc w:val="center"/>
            </w:pPr>
            <w:r w:rsidRPr="00827874">
              <w:t>454532.19</w:t>
            </w:r>
          </w:p>
        </w:tc>
        <w:tc>
          <w:tcPr>
            <w:tcW w:w="2521" w:type="dxa"/>
          </w:tcPr>
          <w:p w14:paraId="22AEF429" w14:textId="77777777" w:rsidR="004734D1" w:rsidRPr="00827874" w:rsidRDefault="004734D1" w:rsidP="004734D1">
            <w:pPr>
              <w:jc w:val="center"/>
            </w:pPr>
            <w:r w:rsidRPr="00827874">
              <w:t>3287111.11</w:t>
            </w:r>
          </w:p>
        </w:tc>
      </w:tr>
      <w:tr w:rsidR="004734D1" w:rsidRPr="00602D9A" w14:paraId="01F6028A" w14:textId="77777777" w:rsidTr="00CB55B6">
        <w:trPr>
          <w:trHeight w:val="64"/>
          <w:jc w:val="center"/>
        </w:trPr>
        <w:tc>
          <w:tcPr>
            <w:tcW w:w="3246" w:type="dxa"/>
          </w:tcPr>
          <w:p w14:paraId="32E9079E" w14:textId="77777777" w:rsidR="004734D1" w:rsidRPr="00A21D2E" w:rsidRDefault="004734D1" w:rsidP="004734D1">
            <w:pPr>
              <w:jc w:val="center"/>
            </w:pPr>
            <w:r w:rsidRPr="00A21D2E">
              <w:t>1</w:t>
            </w:r>
          </w:p>
        </w:tc>
        <w:tc>
          <w:tcPr>
            <w:tcW w:w="2299" w:type="dxa"/>
          </w:tcPr>
          <w:p w14:paraId="30D611B7" w14:textId="77777777" w:rsidR="004734D1" w:rsidRPr="00827874" w:rsidRDefault="004734D1" w:rsidP="004734D1">
            <w:pPr>
              <w:jc w:val="center"/>
            </w:pPr>
            <w:r w:rsidRPr="00827874">
              <w:t>454535.22</w:t>
            </w:r>
          </w:p>
        </w:tc>
        <w:tc>
          <w:tcPr>
            <w:tcW w:w="2521" w:type="dxa"/>
          </w:tcPr>
          <w:p w14:paraId="1F7260BD" w14:textId="77777777" w:rsidR="004734D1" w:rsidRDefault="004734D1" w:rsidP="004734D1">
            <w:pPr>
              <w:jc w:val="center"/>
            </w:pPr>
            <w:r w:rsidRPr="00827874">
              <w:t>3287111.58</w:t>
            </w:r>
          </w:p>
        </w:tc>
      </w:tr>
    </w:tbl>
    <w:p w14:paraId="55CC0D5F" w14:textId="77777777" w:rsidR="009F101B" w:rsidRDefault="009F101B" w:rsidP="00AC6226">
      <w:pPr>
        <w:tabs>
          <w:tab w:val="left" w:pos="255"/>
          <w:tab w:val="center" w:pos="4843"/>
        </w:tabs>
      </w:pPr>
    </w:p>
    <w:p w14:paraId="1029D9EC" w14:textId="77777777" w:rsidR="009F101B" w:rsidRDefault="009F101B" w:rsidP="00AC6226">
      <w:pPr>
        <w:tabs>
          <w:tab w:val="left" w:pos="255"/>
          <w:tab w:val="center" w:pos="4843"/>
        </w:tabs>
      </w:pPr>
    </w:p>
    <w:p w14:paraId="3099E623" w14:textId="77777777" w:rsidR="009F101B" w:rsidRDefault="009F101B" w:rsidP="00AC6226">
      <w:pPr>
        <w:tabs>
          <w:tab w:val="left" w:pos="255"/>
          <w:tab w:val="center" w:pos="4843"/>
        </w:tabs>
      </w:pPr>
    </w:p>
    <w:p w14:paraId="1B1E976C" w14:textId="77777777" w:rsidR="009F101B" w:rsidRDefault="009F101B" w:rsidP="00AC6226">
      <w:pPr>
        <w:tabs>
          <w:tab w:val="left" w:pos="255"/>
          <w:tab w:val="center" w:pos="4843"/>
        </w:tabs>
      </w:pPr>
    </w:p>
    <w:p w14:paraId="7FA3C161" w14:textId="77777777" w:rsidR="009F101B" w:rsidRDefault="009F101B" w:rsidP="00AC6226">
      <w:pPr>
        <w:tabs>
          <w:tab w:val="left" w:pos="255"/>
          <w:tab w:val="center" w:pos="4843"/>
        </w:tabs>
      </w:pPr>
    </w:p>
    <w:p w14:paraId="483E9A74" w14:textId="77777777" w:rsidR="009F101B" w:rsidRDefault="009F101B" w:rsidP="00AC6226">
      <w:pPr>
        <w:tabs>
          <w:tab w:val="left" w:pos="255"/>
          <w:tab w:val="center" w:pos="4843"/>
        </w:tabs>
      </w:pPr>
    </w:p>
    <w:p w14:paraId="24B8237E" w14:textId="77777777" w:rsidR="009F101B" w:rsidRDefault="009F101B" w:rsidP="00AC6226">
      <w:pPr>
        <w:tabs>
          <w:tab w:val="left" w:pos="255"/>
          <w:tab w:val="center" w:pos="4843"/>
        </w:tabs>
      </w:pPr>
    </w:p>
    <w:p w14:paraId="473659F6" w14:textId="77777777" w:rsidR="009F101B" w:rsidRDefault="009F101B" w:rsidP="00AC6226">
      <w:pPr>
        <w:tabs>
          <w:tab w:val="left" w:pos="255"/>
          <w:tab w:val="center" w:pos="4843"/>
        </w:tabs>
      </w:pPr>
    </w:p>
    <w:p w14:paraId="0B260D42" w14:textId="77777777" w:rsidR="009F101B" w:rsidRDefault="009F101B" w:rsidP="00AC6226">
      <w:pPr>
        <w:tabs>
          <w:tab w:val="left" w:pos="255"/>
          <w:tab w:val="center" w:pos="4843"/>
        </w:tabs>
      </w:pPr>
    </w:p>
    <w:p w14:paraId="4DD75D1D" w14:textId="77777777" w:rsidR="009F101B" w:rsidRDefault="009F101B" w:rsidP="00AC6226">
      <w:pPr>
        <w:tabs>
          <w:tab w:val="left" w:pos="255"/>
          <w:tab w:val="center" w:pos="4843"/>
        </w:tabs>
      </w:pPr>
    </w:p>
    <w:p w14:paraId="5A1C0DF5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7F396021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0437A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7B20D71F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9D6C3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60226E16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35E9A9C3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5B740477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23E63070" w14:textId="77777777" w:rsidR="00E5031F" w:rsidRDefault="00B8795B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0ED37594" wp14:editId="6152678F">
                  <wp:extent cx="6434455" cy="617791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асп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6177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DD087C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4A9B680B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46F35685" w14:textId="77777777" w:rsidR="00A603A6" w:rsidRDefault="00602D9A" w:rsidP="00A603A6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CC"/>
                <w:sz w:val="23"/>
                <w:szCs w:val="23"/>
              </w:rPr>
              <w:t>28:01:0</w:t>
            </w:r>
            <w:r w:rsidR="00941293">
              <w:rPr>
                <w:color w:val="0000CC"/>
                <w:sz w:val="23"/>
                <w:szCs w:val="23"/>
              </w:rPr>
              <w:t xml:space="preserve">10186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004B1512" w14:textId="77777777" w:rsidR="001E1206" w:rsidRPr="00915A6A" w:rsidRDefault="00602D9A" w:rsidP="000C4B4D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00" w:themeColor="text1"/>
                <w:sz w:val="23"/>
                <w:szCs w:val="23"/>
              </w:rPr>
              <w:t>28:01:0</w:t>
            </w:r>
            <w:r w:rsidR="00941293">
              <w:rPr>
                <w:color w:val="000000" w:themeColor="text1"/>
                <w:sz w:val="23"/>
                <w:szCs w:val="23"/>
              </w:rPr>
              <w:t>10186:483</w:t>
            </w:r>
            <w:r w:rsidR="00977B52">
              <w:rPr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77BE011D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0CDC3A87" w14:textId="77777777" w:rsidR="009063A1" w:rsidRPr="00915A6A" w:rsidRDefault="00780252" w:rsidP="00C51AD5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CB55B6">
              <w:rPr>
                <w:b/>
                <w:sz w:val="20"/>
                <w:szCs w:val="20"/>
              </w:rPr>
              <w:t>5</w:t>
            </w:r>
            <w:r w:rsidR="008B393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4F3DBEF4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3A26D" w14:textId="77777777" w:rsidR="009335D7" w:rsidRDefault="009335D7">
      <w:r>
        <w:separator/>
      </w:r>
    </w:p>
  </w:endnote>
  <w:endnote w:type="continuationSeparator" w:id="0">
    <w:p w14:paraId="4DC76B33" w14:textId="77777777" w:rsidR="009335D7" w:rsidRDefault="0093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C1FB5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C190DD6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747E9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CE12E" w14:textId="77777777" w:rsidR="009335D7" w:rsidRDefault="009335D7">
      <w:r>
        <w:separator/>
      </w:r>
    </w:p>
  </w:footnote>
  <w:footnote w:type="continuationSeparator" w:id="0">
    <w:p w14:paraId="19537EAA" w14:textId="77777777" w:rsidR="009335D7" w:rsidRDefault="00933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687684901">
    <w:abstractNumId w:val="25"/>
  </w:num>
  <w:num w:numId="2" w16cid:durableId="1329753264">
    <w:abstractNumId w:val="21"/>
  </w:num>
  <w:num w:numId="3" w16cid:durableId="117838079">
    <w:abstractNumId w:val="30"/>
  </w:num>
  <w:num w:numId="4" w16cid:durableId="1717896122">
    <w:abstractNumId w:val="13"/>
  </w:num>
  <w:num w:numId="5" w16cid:durableId="526217458">
    <w:abstractNumId w:val="10"/>
  </w:num>
  <w:num w:numId="6" w16cid:durableId="1755083307">
    <w:abstractNumId w:val="20"/>
  </w:num>
  <w:num w:numId="7" w16cid:durableId="399866550">
    <w:abstractNumId w:val="14"/>
  </w:num>
  <w:num w:numId="8" w16cid:durableId="603925427">
    <w:abstractNumId w:val="32"/>
  </w:num>
  <w:num w:numId="9" w16cid:durableId="1839925800">
    <w:abstractNumId w:val="6"/>
  </w:num>
  <w:num w:numId="10" w16cid:durableId="954483246">
    <w:abstractNumId w:val="1"/>
  </w:num>
  <w:num w:numId="11" w16cid:durableId="593364362">
    <w:abstractNumId w:val="11"/>
  </w:num>
  <w:num w:numId="12" w16cid:durableId="1125781486">
    <w:abstractNumId w:val="23"/>
  </w:num>
  <w:num w:numId="13" w16cid:durableId="586573270">
    <w:abstractNumId w:val="18"/>
  </w:num>
  <w:num w:numId="14" w16cid:durableId="1992982351">
    <w:abstractNumId w:val="24"/>
  </w:num>
  <w:num w:numId="15" w16cid:durableId="1188832024">
    <w:abstractNumId w:val="4"/>
  </w:num>
  <w:num w:numId="16" w16cid:durableId="588660005">
    <w:abstractNumId w:val="27"/>
  </w:num>
  <w:num w:numId="17" w16cid:durableId="983200346">
    <w:abstractNumId w:val="0"/>
  </w:num>
  <w:num w:numId="18" w16cid:durableId="78454646">
    <w:abstractNumId w:val="31"/>
  </w:num>
  <w:num w:numId="19" w16cid:durableId="1621456420">
    <w:abstractNumId w:val="8"/>
  </w:num>
  <w:num w:numId="20" w16cid:durableId="1485051613">
    <w:abstractNumId w:val="3"/>
  </w:num>
  <w:num w:numId="21" w16cid:durableId="217664962">
    <w:abstractNumId w:val="29"/>
  </w:num>
  <w:num w:numId="22" w16cid:durableId="516429651">
    <w:abstractNumId w:val="9"/>
  </w:num>
  <w:num w:numId="23" w16cid:durableId="775904598">
    <w:abstractNumId w:val="26"/>
  </w:num>
  <w:num w:numId="24" w16cid:durableId="1667438959">
    <w:abstractNumId w:val="16"/>
  </w:num>
  <w:num w:numId="25" w16cid:durableId="1374844981">
    <w:abstractNumId w:val="2"/>
  </w:num>
  <w:num w:numId="26" w16cid:durableId="1115295486">
    <w:abstractNumId w:val="17"/>
  </w:num>
  <w:num w:numId="27" w16cid:durableId="222639396">
    <w:abstractNumId w:val="33"/>
  </w:num>
  <w:num w:numId="28" w16cid:durableId="1245871729">
    <w:abstractNumId w:val="22"/>
  </w:num>
  <w:num w:numId="29" w16cid:durableId="668678655">
    <w:abstractNumId w:val="28"/>
  </w:num>
  <w:num w:numId="30" w16cid:durableId="493381863">
    <w:abstractNumId w:val="12"/>
  </w:num>
  <w:num w:numId="31" w16cid:durableId="992760816">
    <w:abstractNumId w:val="5"/>
  </w:num>
  <w:num w:numId="32" w16cid:durableId="1989048436">
    <w:abstractNumId w:val="7"/>
  </w:num>
  <w:num w:numId="33" w16cid:durableId="1480029374">
    <w:abstractNumId w:val="19"/>
  </w:num>
  <w:num w:numId="34" w16cid:durableId="11700201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472B5"/>
    <w:rsid w:val="00053150"/>
    <w:rsid w:val="0006195B"/>
    <w:rsid w:val="00073107"/>
    <w:rsid w:val="0007437B"/>
    <w:rsid w:val="0007484D"/>
    <w:rsid w:val="00083849"/>
    <w:rsid w:val="00092FDE"/>
    <w:rsid w:val="00094F15"/>
    <w:rsid w:val="000A2B3C"/>
    <w:rsid w:val="000A5F15"/>
    <w:rsid w:val="000C4B4D"/>
    <w:rsid w:val="000E0AF3"/>
    <w:rsid w:val="000E1643"/>
    <w:rsid w:val="000E6177"/>
    <w:rsid w:val="000E645B"/>
    <w:rsid w:val="000F1098"/>
    <w:rsid w:val="0010239C"/>
    <w:rsid w:val="00113F97"/>
    <w:rsid w:val="00125755"/>
    <w:rsid w:val="00135E91"/>
    <w:rsid w:val="00137CEE"/>
    <w:rsid w:val="0014239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05143"/>
    <w:rsid w:val="00212C68"/>
    <w:rsid w:val="00216913"/>
    <w:rsid w:val="0022592E"/>
    <w:rsid w:val="00235B59"/>
    <w:rsid w:val="00241321"/>
    <w:rsid w:val="00244433"/>
    <w:rsid w:val="00260238"/>
    <w:rsid w:val="002625DA"/>
    <w:rsid w:val="00273BB9"/>
    <w:rsid w:val="00281DA4"/>
    <w:rsid w:val="002865C2"/>
    <w:rsid w:val="002C054A"/>
    <w:rsid w:val="002C3202"/>
    <w:rsid w:val="002E0DB8"/>
    <w:rsid w:val="002E3FCA"/>
    <w:rsid w:val="002E69BF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94DA5"/>
    <w:rsid w:val="003A44C7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34D1"/>
    <w:rsid w:val="00475980"/>
    <w:rsid w:val="00477D7B"/>
    <w:rsid w:val="00484838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24D0B"/>
    <w:rsid w:val="0054169C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02D9A"/>
    <w:rsid w:val="006151C2"/>
    <w:rsid w:val="00633ABA"/>
    <w:rsid w:val="00650C05"/>
    <w:rsid w:val="00650F26"/>
    <w:rsid w:val="006519C1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707BD"/>
    <w:rsid w:val="00773B86"/>
    <w:rsid w:val="00774326"/>
    <w:rsid w:val="00777248"/>
    <w:rsid w:val="00780252"/>
    <w:rsid w:val="00787201"/>
    <w:rsid w:val="00797C3F"/>
    <w:rsid w:val="007A37E2"/>
    <w:rsid w:val="007B1A3F"/>
    <w:rsid w:val="007B3606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D5557"/>
    <w:rsid w:val="008E2E56"/>
    <w:rsid w:val="008F1CEA"/>
    <w:rsid w:val="009063A1"/>
    <w:rsid w:val="0091087A"/>
    <w:rsid w:val="00911877"/>
    <w:rsid w:val="00912984"/>
    <w:rsid w:val="00915A6A"/>
    <w:rsid w:val="00920541"/>
    <w:rsid w:val="009335D7"/>
    <w:rsid w:val="00941293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A0C27"/>
    <w:rsid w:val="009C1687"/>
    <w:rsid w:val="009C73BE"/>
    <w:rsid w:val="009D262A"/>
    <w:rsid w:val="009E14BD"/>
    <w:rsid w:val="009E7A49"/>
    <w:rsid w:val="009F101B"/>
    <w:rsid w:val="009F36DD"/>
    <w:rsid w:val="009F3C61"/>
    <w:rsid w:val="009F6A58"/>
    <w:rsid w:val="00A006EA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327C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8795B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3DEE"/>
    <w:rsid w:val="00C449ED"/>
    <w:rsid w:val="00C50C57"/>
    <w:rsid w:val="00C51AD5"/>
    <w:rsid w:val="00C54B37"/>
    <w:rsid w:val="00C622F7"/>
    <w:rsid w:val="00C76277"/>
    <w:rsid w:val="00C90EB6"/>
    <w:rsid w:val="00C9549F"/>
    <w:rsid w:val="00CA1EE7"/>
    <w:rsid w:val="00CB1771"/>
    <w:rsid w:val="00CB55B6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C3827"/>
    <w:rsid w:val="00DD1387"/>
    <w:rsid w:val="00DE3412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A26A92"/>
  <w15:docId w15:val="{44CA45C1-6A27-44BD-8AD4-373BD696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DBDB5-31DB-44D3-852B-90EFC671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297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33</cp:revision>
  <cp:lastPrinted>2026-04-15T02:45:00Z</cp:lastPrinted>
  <dcterms:created xsi:type="dcterms:W3CDTF">2019-02-08T12:49:00Z</dcterms:created>
  <dcterms:modified xsi:type="dcterms:W3CDTF">2026-04-16T06:41:00Z</dcterms:modified>
</cp:coreProperties>
</file>